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C449C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3A0E9DE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Manningtree, Essex.</w:t>
      </w:r>
    </w:p>
    <w:p w14:paraId="1F38B148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CF5E382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025CF96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Essex the moiety of the taxes of </w:t>
      </w:r>
    </w:p>
    <w:p w14:paraId="259993C5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fifteenth and a tenth which were granted to the King at the last Parliament.</w:t>
      </w:r>
    </w:p>
    <w:p w14:paraId="0FC6C416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575D3976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E7249EC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18AA558" w14:textId="77777777" w:rsidR="006722CD" w:rsidRDefault="006722CD" w:rsidP="006722C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0C1271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FF9CE" w14:textId="77777777" w:rsidR="006722CD" w:rsidRDefault="006722CD" w:rsidP="009139A6">
      <w:r>
        <w:separator/>
      </w:r>
    </w:p>
  </w:endnote>
  <w:endnote w:type="continuationSeparator" w:id="0">
    <w:p w14:paraId="615E6A58" w14:textId="77777777" w:rsidR="006722CD" w:rsidRDefault="006722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1B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20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F0A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6F22F" w14:textId="77777777" w:rsidR="006722CD" w:rsidRDefault="006722CD" w:rsidP="009139A6">
      <w:r>
        <w:separator/>
      </w:r>
    </w:p>
  </w:footnote>
  <w:footnote w:type="continuationSeparator" w:id="0">
    <w:p w14:paraId="07306093" w14:textId="77777777" w:rsidR="006722CD" w:rsidRDefault="006722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B08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9E4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2B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2CD"/>
    <w:rsid w:val="000666E0"/>
    <w:rsid w:val="002510B7"/>
    <w:rsid w:val="005C130B"/>
    <w:rsid w:val="006722C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20C2A"/>
  <w15:chartTrackingRefBased/>
  <w15:docId w15:val="{2C4995B8-19F2-4642-97CD-CA069EE2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2C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2023-10-26T20:14:00Z</dcterms:created>
  <dcterms:modified xsi:type="dcterms:W3CDTF">2023-10-26T20:15:00Z</dcterms:modified>
</cp:coreProperties>
</file>